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20974" w14:textId="77777777" w:rsidR="00336C92" w:rsidRDefault="00336C92" w:rsidP="003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BLOUNT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2E819968" w14:textId="77777777" w:rsidR="00336C92" w:rsidRDefault="00336C92" w:rsidP="003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3CE704B2" w14:textId="77777777" w:rsidR="00336C92" w:rsidRDefault="00336C92" w:rsidP="00336C92">
      <w:pPr>
        <w:pStyle w:val="NoSpacing"/>
        <w:rPr>
          <w:rFonts w:cs="Times New Roman"/>
          <w:szCs w:val="24"/>
        </w:rPr>
      </w:pPr>
    </w:p>
    <w:p w14:paraId="05ABF94F" w14:textId="77777777" w:rsidR="00336C92" w:rsidRDefault="00336C92" w:rsidP="00336C92">
      <w:pPr>
        <w:pStyle w:val="NoSpacing"/>
        <w:rPr>
          <w:rFonts w:cs="Times New Roman"/>
          <w:szCs w:val="24"/>
        </w:rPr>
      </w:pPr>
    </w:p>
    <w:p w14:paraId="3187FA9B" w14:textId="77777777" w:rsidR="00336C92" w:rsidRDefault="00336C92" w:rsidP="003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made a plaint of debt against Thomas Barrette of London, bladesmith(q.v.).</w:t>
      </w:r>
    </w:p>
    <w:p w14:paraId="48A5DAE8" w14:textId="77777777" w:rsidR="00336C92" w:rsidRDefault="00336C92" w:rsidP="003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1DCBE4E1" w14:textId="77777777" w:rsidR="00336C92" w:rsidRDefault="00336C92" w:rsidP="00336C92">
      <w:pPr>
        <w:pStyle w:val="NoSpacing"/>
        <w:rPr>
          <w:rFonts w:cs="Times New Roman"/>
          <w:szCs w:val="24"/>
        </w:rPr>
      </w:pPr>
    </w:p>
    <w:p w14:paraId="3218431D" w14:textId="77777777" w:rsidR="00336C92" w:rsidRDefault="00336C92" w:rsidP="00336C92">
      <w:pPr>
        <w:pStyle w:val="NoSpacing"/>
        <w:rPr>
          <w:rFonts w:cs="Times New Roman"/>
          <w:szCs w:val="24"/>
        </w:rPr>
      </w:pPr>
    </w:p>
    <w:p w14:paraId="67D36BED" w14:textId="77777777" w:rsidR="00336C92" w:rsidRDefault="00336C92" w:rsidP="003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2023</w:t>
      </w:r>
    </w:p>
    <w:p w14:paraId="72B4DD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8773" w14:textId="77777777" w:rsidR="00336C92" w:rsidRDefault="00336C92" w:rsidP="009139A6">
      <w:r>
        <w:separator/>
      </w:r>
    </w:p>
  </w:endnote>
  <w:endnote w:type="continuationSeparator" w:id="0">
    <w:p w14:paraId="79415F53" w14:textId="77777777" w:rsidR="00336C92" w:rsidRDefault="00336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19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39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72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3159" w14:textId="77777777" w:rsidR="00336C92" w:rsidRDefault="00336C92" w:rsidP="009139A6">
      <w:r>
        <w:separator/>
      </w:r>
    </w:p>
  </w:footnote>
  <w:footnote w:type="continuationSeparator" w:id="0">
    <w:p w14:paraId="57987F25" w14:textId="77777777" w:rsidR="00336C92" w:rsidRDefault="00336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AE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13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27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C92"/>
    <w:rsid w:val="000666E0"/>
    <w:rsid w:val="002510B7"/>
    <w:rsid w:val="00336C9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BC623"/>
  <w15:chartTrackingRefBased/>
  <w15:docId w15:val="{67F067BD-C229-447A-A433-98B042B4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6C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2023-05-09T10:37:00Z</dcterms:created>
  <dcterms:modified xsi:type="dcterms:W3CDTF">2023-05-09T10:38:00Z</dcterms:modified>
</cp:coreProperties>
</file>